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2024.2.25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第一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必看的幼儿园安全常识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30215" cy="4147820"/>
                  <wp:effectExtent l="0" t="0" r="13335" b="5080"/>
                  <wp:docPr id="3" name="图片 3" descr="IMG_37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376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0215" cy="414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2024.3.17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第四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ind w:firstLine="720" w:firstLineChars="3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食品安全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13070" cy="4135120"/>
                  <wp:effectExtent l="0" t="0" r="11430" b="17780"/>
                  <wp:docPr id="4" name="图片 4" descr="IMG_4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44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3070" cy="413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2024.3.31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ind w:firstLine="720" w:firstLineChars="300"/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如何保护牙齿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3395" cy="4178300"/>
                  <wp:effectExtent l="0" t="0" r="8255" b="12700"/>
                  <wp:docPr id="5" name="图片 5" descr="IMG_4845(20240326-14331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4845(20240326-143313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3395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023388D"/>
    <w:rsid w:val="132018F6"/>
    <w:rsid w:val="13296383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BD4C44"/>
    <w:rsid w:val="25C64FE0"/>
    <w:rsid w:val="266E3992"/>
    <w:rsid w:val="26834317"/>
    <w:rsid w:val="27AA012D"/>
    <w:rsid w:val="27E729F3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38A2041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566ADC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2024-03-26T06:39:31Z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